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25702" w14:textId="77777777" w:rsidR="00EC0591" w:rsidRDefault="00EC0591" w:rsidP="00EC05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CRANE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7390A8B0" w14:textId="77777777" w:rsidR="00EC0591" w:rsidRDefault="00EC0591" w:rsidP="00EC05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Candlewick Street Ward, London.</w:t>
      </w:r>
    </w:p>
    <w:p w14:paraId="0FA45449" w14:textId="77777777" w:rsidR="00EC0591" w:rsidRDefault="00EC0591" w:rsidP="00EC0591">
      <w:pPr>
        <w:pStyle w:val="NoSpacing"/>
        <w:rPr>
          <w:rFonts w:cs="Times New Roman"/>
          <w:szCs w:val="24"/>
        </w:rPr>
      </w:pPr>
    </w:p>
    <w:p w14:paraId="2E42412C" w14:textId="77777777" w:rsidR="00EC0591" w:rsidRDefault="00EC0591" w:rsidP="00EC0591">
      <w:pPr>
        <w:pStyle w:val="NoSpacing"/>
        <w:rPr>
          <w:rFonts w:cs="Times New Roman"/>
          <w:szCs w:val="24"/>
        </w:rPr>
      </w:pPr>
    </w:p>
    <w:p w14:paraId="3ECB07DB" w14:textId="77777777" w:rsidR="00EC0591" w:rsidRDefault="00EC0591" w:rsidP="00EC05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0DF9325B" w14:textId="77777777" w:rsidR="00EC0591" w:rsidRDefault="00EC0591" w:rsidP="00EC059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C0D7FB6" w14:textId="77777777" w:rsidR="00EC0591" w:rsidRDefault="00EC0591" w:rsidP="00EC059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p.547)</w:t>
      </w:r>
    </w:p>
    <w:p w14:paraId="1CE93ADE" w14:textId="77777777" w:rsidR="00EC0591" w:rsidRDefault="00EC0591" w:rsidP="00EC0591">
      <w:pPr>
        <w:pStyle w:val="NoSpacing"/>
        <w:rPr>
          <w:rFonts w:eastAsia="Times New Roman" w:cs="Times New Roman"/>
          <w:szCs w:val="24"/>
        </w:rPr>
      </w:pPr>
    </w:p>
    <w:p w14:paraId="3A8410A5" w14:textId="77777777" w:rsidR="00EC0591" w:rsidRDefault="00EC0591" w:rsidP="00EC0591">
      <w:pPr>
        <w:pStyle w:val="NoSpacing"/>
        <w:rPr>
          <w:rFonts w:eastAsia="Times New Roman" w:cs="Times New Roman"/>
          <w:szCs w:val="24"/>
        </w:rPr>
      </w:pPr>
    </w:p>
    <w:p w14:paraId="777F540B" w14:textId="77777777" w:rsidR="00EC0591" w:rsidRDefault="00EC0591" w:rsidP="00EC059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June 2023</w:t>
      </w:r>
    </w:p>
    <w:p w14:paraId="125169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6FAD7" w14:textId="77777777" w:rsidR="00EC0591" w:rsidRDefault="00EC0591" w:rsidP="009139A6">
      <w:r>
        <w:separator/>
      </w:r>
    </w:p>
  </w:endnote>
  <w:endnote w:type="continuationSeparator" w:id="0">
    <w:p w14:paraId="4827280F" w14:textId="77777777" w:rsidR="00EC0591" w:rsidRDefault="00EC05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32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46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1BB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8202" w14:textId="77777777" w:rsidR="00EC0591" w:rsidRDefault="00EC0591" w:rsidP="009139A6">
      <w:r>
        <w:separator/>
      </w:r>
    </w:p>
  </w:footnote>
  <w:footnote w:type="continuationSeparator" w:id="0">
    <w:p w14:paraId="777AC9A1" w14:textId="77777777" w:rsidR="00EC0591" w:rsidRDefault="00EC05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B6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D9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9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59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059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12EF"/>
  <w15:chartTrackingRefBased/>
  <w15:docId w15:val="{5D8B3C0D-7835-4538-A672-8E26F111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2023-06-23T20:54:00Z</dcterms:created>
  <dcterms:modified xsi:type="dcterms:W3CDTF">2023-06-23T20:55:00Z</dcterms:modified>
</cp:coreProperties>
</file>